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FB5" w:rsidRPr="0030232A" w:rsidRDefault="00B43FB5" w:rsidP="005806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232A">
        <w:rPr>
          <w:rFonts w:ascii="Times New Roman" w:hAnsi="Times New Roman" w:cs="Times New Roman"/>
          <w:b/>
          <w:bCs/>
          <w:sz w:val="28"/>
          <w:szCs w:val="28"/>
        </w:rPr>
        <w:t>Олимпиада по математике</w:t>
      </w:r>
    </w:p>
    <w:p w:rsidR="00B43FB5" w:rsidRPr="0030232A" w:rsidRDefault="00B43FB5" w:rsidP="00B976A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232A">
        <w:rPr>
          <w:rFonts w:ascii="Times New Roman" w:hAnsi="Times New Roman" w:cs="Times New Roman"/>
          <w:b/>
          <w:bCs/>
          <w:sz w:val="28"/>
          <w:szCs w:val="28"/>
        </w:rPr>
        <w:t>5 класс.</w:t>
      </w:r>
    </w:p>
    <w:p w:rsidR="00B43FB5" w:rsidRPr="0030232A" w:rsidRDefault="00B43FB5" w:rsidP="00B976A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232A">
        <w:rPr>
          <w:rFonts w:ascii="Times New Roman" w:hAnsi="Times New Roman" w:cs="Times New Roman"/>
          <w:b/>
          <w:bCs/>
          <w:sz w:val="28"/>
          <w:szCs w:val="28"/>
        </w:rPr>
        <w:t>Школьный этап.</w:t>
      </w:r>
    </w:p>
    <w:p w:rsidR="00B43FB5" w:rsidRPr="0030232A" w:rsidRDefault="00B43FB5" w:rsidP="00B976A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232A">
        <w:rPr>
          <w:rFonts w:ascii="Times New Roman" w:hAnsi="Times New Roman" w:cs="Times New Roman"/>
          <w:b/>
          <w:bCs/>
          <w:sz w:val="28"/>
          <w:szCs w:val="28"/>
        </w:rPr>
        <w:t>2018 – 2019 учебный год.</w:t>
      </w:r>
    </w:p>
    <w:p w:rsidR="00B43FB5" w:rsidRPr="0030232A" w:rsidRDefault="00B43FB5" w:rsidP="00B976A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0232A">
        <w:rPr>
          <w:rFonts w:ascii="Times New Roman" w:hAnsi="Times New Roman" w:cs="Times New Roman"/>
          <w:sz w:val="28"/>
          <w:szCs w:val="28"/>
        </w:rPr>
        <w:t>Запишите наибольшее и наименьшее семизначное число.</w:t>
      </w:r>
    </w:p>
    <w:p w:rsidR="00B43FB5" w:rsidRPr="0030232A" w:rsidRDefault="00B43FB5" w:rsidP="00B976A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0232A">
        <w:rPr>
          <w:rFonts w:ascii="Times New Roman" w:hAnsi="Times New Roman" w:cs="Times New Roman"/>
          <w:sz w:val="28"/>
          <w:szCs w:val="28"/>
        </w:rPr>
        <w:t>Расставьте в записи 4·12 + 18÷6+3 скобки так, чтобы получилось 50.</w:t>
      </w:r>
    </w:p>
    <w:p w:rsidR="00B43FB5" w:rsidRPr="0030232A" w:rsidRDefault="00B43FB5" w:rsidP="003023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0232A">
        <w:rPr>
          <w:rFonts w:ascii="Times New Roman" w:hAnsi="Times New Roman" w:cs="Times New Roman"/>
          <w:sz w:val="28"/>
          <w:szCs w:val="28"/>
        </w:rPr>
        <w:t>Турист поднимается в гору 5 часов, проходя каждый час 3 км. На обратном пути он увеличил скорость на 2 км/ч. Сколько часов потребовалось туристу на обратный путь?</w:t>
      </w:r>
    </w:p>
    <w:p w:rsidR="00B43FB5" w:rsidRPr="0030232A" w:rsidRDefault="00B43FB5" w:rsidP="00B976A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0232A">
        <w:rPr>
          <w:rFonts w:ascii="Times New Roman" w:hAnsi="Times New Roman" w:cs="Times New Roman"/>
          <w:sz w:val="28"/>
          <w:szCs w:val="28"/>
        </w:rPr>
        <w:t>Для того, чтобы разрезать металлическую балку на 2 части нужно уплатить за работу 5 рублей. Сколько будет стоить работа, если балку нужно разрезать на 10 частей?</w:t>
      </w:r>
    </w:p>
    <w:p w:rsidR="00B43FB5" w:rsidRPr="0030232A" w:rsidRDefault="00B43FB5" w:rsidP="00B976A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0232A">
        <w:rPr>
          <w:rFonts w:ascii="Times New Roman" w:hAnsi="Times New Roman" w:cs="Times New Roman"/>
          <w:sz w:val="28"/>
          <w:szCs w:val="28"/>
        </w:rPr>
        <w:t>Приехало 100 туристов. Из них 10 человек не знали ни немецкого, ни французского языка, 75 знали немецкий язык и 83 знали французский язык. Сколько туристов знали французский и немецкий языки?</w:t>
      </w:r>
    </w:p>
    <w:p w:rsidR="00B43FB5" w:rsidRPr="0030232A" w:rsidRDefault="00B43FB5" w:rsidP="0030232A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B43FB5" w:rsidRPr="0030232A" w:rsidRDefault="00B43FB5" w:rsidP="0030232A">
      <w:pPr>
        <w:pStyle w:val="ListParagraph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232A">
        <w:rPr>
          <w:rFonts w:ascii="Times New Roman" w:hAnsi="Times New Roman" w:cs="Times New Roman"/>
          <w:b/>
          <w:bCs/>
          <w:sz w:val="28"/>
          <w:szCs w:val="28"/>
        </w:rPr>
        <w:t>Каждое задание оценивается в 5 баллов.</w:t>
      </w:r>
    </w:p>
    <w:p w:rsidR="00B43FB5" w:rsidRPr="0030232A" w:rsidRDefault="00B43FB5" w:rsidP="0030232A">
      <w:pPr>
        <w:pStyle w:val="ListParagraph"/>
        <w:jc w:val="center"/>
        <w:rPr>
          <w:rFonts w:ascii="Times New Roman" w:hAnsi="Times New Roman" w:cs="Times New Roman"/>
          <w:sz w:val="28"/>
          <w:szCs w:val="28"/>
        </w:rPr>
      </w:pPr>
      <w:r w:rsidRPr="0030232A">
        <w:rPr>
          <w:rFonts w:ascii="Times New Roman" w:hAnsi="Times New Roman" w:cs="Times New Roman"/>
          <w:b/>
          <w:bCs/>
          <w:sz w:val="28"/>
          <w:szCs w:val="28"/>
        </w:rPr>
        <w:t>Максимальное число баллов – 25</w:t>
      </w:r>
    </w:p>
    <w:p w:rsidR="00B43FB5" w:rsidRPr="0030232A" w:rsidRDefault="00B43FB5" w:rsidP="0030232A">
      <w:pPr>
        <w:pStyle w:val="ListParagraph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30232A">
        <w:rPr>
          <w:rFonts w:ascii="Times New Roman" w:hAnsi="Times New Roman" w:cs="Times New Roman"/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68pt;height:714.75pt;visibility:visible">
            <v:imagedata r:id="rId5" o:title=""/>
          </v:shape>
        </w:pict>
      </w:r>
      <w:bookmarkStart w:id="0" w:name="_GoBack"/>
      <w:bookmarkEnd w:id="0"/>
    </w:p>
    <w:p w:rsidR="00B43FB5" w:rsidRPr="0030232A" w:rsidRDefault="00B43FB5" w:rsidP="00A23321">
      <w:pPr>
        <w:pStyle w:val="ListParagraph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232A">
        <w:rPr>
          <w:rFonts w:ascii="Times New Roman" w:hAnsi="Times New Roman" w:cs="Times New Roman"/>
          <w:b/>
          <w:bCs/>
          <w:sz w:val="28"/>
          <w:szCs w:val="28"/>
        </w:rPr>
        <w:t>Ответы и решения.</w:t>
      </w:r>
    </w:p>
    <w:p w:rsidR="00B43FB5" w:rsidRPr="0030232A" w:rsidRDefault="00B43FB5" w:rsidP="00A23321">
      <w:pPr>
        <w:pStyle w:val="ListParagraph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43FB5" w:rsidRPr="0030232A" w:rsidRDefault="00B43FB5" w:rsidP="00491AB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0232A">
        <w:rPr>
          <w:rFonts w:ascii="Times New Roman" w:hAnsi="Times New Roman" w:cs="Times New Roman"/>
          <w:sz w:val="28"/>
          <w:szCs w:val="28"/>
        </w:rPr>
        <w:t>Ответ: 1000000 и 9999999.</w:t>
      </w:r>
    </w:p>
    <w:p w:rsidR="00B43FB5" w:rsidRPr="0030232A" w:rsidRDefault="00B43FB5" w:rsidP="00491AB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0232A">
        <w:rPr>
          <w:rFonts w:ascii="Times New Roman" w:hAnsi="Times New Roman" w:cs="Times New Roman"/>
          <w:sz w:val="28"/>
          <w:szCs w:val="28"/>
        </w:rPr>
        <w:t>Ответ: 4·12 +18 ÷(6 + 3).</w:t>
      </w:r>
    </w:p>
    <w:p w:rsidR="00B43FB5" w:rsidRPr="0030232A" w:rsidRDefault="00B43FB5" w:rsidP="00491AB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0232A">
        <w:rPr>
          <w:rFonts w:ascii="Times New Roman" w:hAnsi="Times New Roman" w:cs="Times New Roman"/>
          <w:sz w:val="28"/>
          <w:szCs w:val="28"/>
        </w:rPr>
        <w:t>Решение:</w:t>
      </w:r>
    </w:p>
    <w:p w:rsidR="00B43FB5" w:rsidRPr="0030232A" w:rsidRDefault="00B43FB5" w:rsidP="00491AB0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 w:rsidRPr="0030232A">
        <w:rPr>
          <w:rFonts w:ascii="Times New Roman" w:hAnsi="Times New Roman" w:cs="Times New Roman"/>
          <w:sz w:val="28"/>
          <w:szCs w:val="28"/>
        </w:rPr>
        <w:t>5·3 = 15 км – весь путь</w:t>
      </w:r>
    </w:p>
    <w:p w:rsidR="00B43FB5" w:rsidRPr="0030232A" w:rsidRDefault="00B43FB5" w:rsidP="00491AB0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 w:rsidRPr="0030232A">
        <w:rPr>
          <w:rFonts w:ascii="Times New Roman" w:hAnsi="Times New Roman" w:cs="Times New Roman"/>
          <w:sz w:val="28"/>
          <w:szCs w:val="28"/>
        </w:rPr>
        <w:t>3 + 2 = 5 км/ч – скорость на обратном пути</w:t>
      </w:r>
    </w:p>
    <w:p w:rsidR="00B43FB5" w:rsidRPr="0030232A" w:rsidRDefault="00B43FB5" w:rsidP="00491AB0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 w:rsidRPr="0030232A">
        <w:rPr>
          <w:rFonts w:ascii="Times New Roman" w:hAnsi="Times New Roman" w:cs="Times New Roman"/>
          <w:sz w:val="28"/>
          <w:szCs w:val="28"/>
        </w:rPr>
        <w:t>15÷5 = 3 ч – на обратный путь.</w:t>
      </w:r>
    </w:p>
    <w:p w:rsidR="00B43FB5" w:rsidRPr="0030232A" w:rsidRDefault="00B43FB5" w:rsidP="00491AB0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 w:rsidRPr="0030232A">
        <w:rPr>
          <w:rFonts w:ascii="Times New Roman" w:hAnsi="Times New Roman" w:cs="Times New Roman"/>
          <w:sz w:val="28"/>
          <w:szCs w:val="28"/>
        </w:rPr>
        <w:t>Ответ: 3 часа.</w:t>
      </w:r>
    </w:p>
    <w:p w:rsidR="00B43FB5" w:rsidRPr="0030232A" w:rsidRDefault="00B43FB5" w:rsidP="00491AB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0232A">
        <w:rPr>
          <w:rFonts w:ascii="Times New Roman" w:hAnsi="Times New Roman" w:cs="Times New Roman"/>
          <w:sz w:val="28"/>
          <w:szCs w:val="28"/>
        </w:rPr>
        <w:t>Решение:</w:t>
      </w:r>
    </w:p>
    <w:p w:rsidR="00B43FB5" w:rsidRPr="0030232A" w:rsidRDefault="00B43FB5" w:rsidP="00F877C2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 w:rsidRPr="0030232A">
        <w:rPr>
          <w:rFonts w:ascii="Times New Roman" w:hAnsi="Times New Roman" w:cs="Times New Roman"/>
          <w:sz w:val="28"/>
          <w:szCs w:val="28"/>
        </w:rPr>
        <w:t>1 разрез стоит 5 рублей. Если разрезаем на 10 частей, то делаем 9 разрезов, значит 5·9 = 45 рублей.</w:t>
      </w:r>
    </w:p>
    <w:p w:rsidR="00B43FB5" w:rsidRPr="0030232A" w:rsidRDefault="00B43FB5" w:rsidP="00F877C2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 w:rsidRPr="0030232A">
        <w:rPr>
          <w:rFonts w:ascii="Times New Roman" w:hAnsi="Times New Roman" w:cs="Times New Roman"/>
          <w:sz w:val="28"/>
          <w:szCs w:val="28"/>
        </w:rPr>
        <w:t>Ответ: 45 рублей.</w:t>
      </w:r>
    </w:p>
    <w:p w:rsidR="00B43FB5" w:rsidRPr="0030232A" w:rsidRDefault="00B43FB5" w:rsidP="00F877C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0232A">
        <w:rPr>
          <w:rFonts w:ascii="Times New Roman" w:hAnsi="Times New Roman" w:cs="Times New Roman"/>
          <w:sz w:val="28"/>
          <w:szCs w:val="28"/>
        </w:rPr>
        <w:t>Решение:</w:t>
      </w:r>
    </w:p>
    <w:p w:rsidR="00B43FB5" w:rsidRPr="0030232A" w:rsidRDefault="00B43FB5" w:rsidP="00F877C2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 w:rsidRPr="0030232A">
        <w:rPr>
          <w:rFonts w:ascii="Times New Roman" w:hAnsi="Times New Roman" w:cs="Times New Roman"/>
          <w:sz w:val="28"/>
          <w:szCs w:val="28"/>
        </w:rPr>
        <w:t>100 – 10 = 90 человек – знали немецкий или француз</w:t>
      </w:r>
      <w:r w:rsidRPr="0030232A">
        <w:rPr>
          <w:rFonts w:ascii="Times New Roman" w:hAnsi="Times New Roman" w:cs="Times New Roman"/>
          <w:sz w:val="28"/>
          <w:szCs w:val="28"/>
          <w:lang w:val="en-GB"/>
        </w:rPr>
        <w:t>c</w:t>
      </w:r>
      <w:r w:rsidRPr="0030232A">
        <w:rPr>
          <w:rFonts w:ascii="Times New Roman" w:hAnsi="Times New Roman" w:cs="Times New Roman"/>
          <w:sz w:val="28"/>
          <w:szCs w:val="28"/>
        </w:rPr>
        <w:t>кий языки;</w:t>
      </w:r>
    </w:p>
    <w:p w:rsidR="00B43FB5" w:rsidRPr="0030232A" w:rsidRDefault="00B43FB5" w:rsidP="00F877C2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 w:rsidRPr="0030232A">
        <w:rPr>
          <w:rFonts w:ascii="Times New Roman" w:hAnsi="Times New Roman" w:cs="Times New Roman"/>
          <w:sz w:val="28"/>
          <w:szCs w:val="28"/>
        </w:rPr>
        <w:t>90 – 75 = 15 человек – не знали немецкого языка;</w:t>
      </w:r>
    </w:p>
    <w:p w:rsidR="00B43FB5" w:rsidRPr="0030232A" w:rsidRDefault="00B43FB5" w:rsidP="00F877C2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 w:rsidRPr="0030232A">
        <w:rPr>
          <w:rFonts w:ascii="Times New Roman" w:hAnsi="Times New Roman" w:cs="Times New Roman"/>
          <w:sz w:val="28"/>
          <w:szCs w:val="28"/>
        </w:rPr>
        <w:t>90 – 83 = 7 человек – не знали французского языка;</w:t>
      </w:r>
    </w:p>
    <w:p w:rsidR="00B43FB5" w:rsidRPr="0030232A" w:rsidRDefault="00B43FB5" w:rsidP="00F877C2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 w:rsidRPr="0030232A">
        <w:rPr>
          <w:rFonts w:ascii="Times New Roman" w:hAnsi="Times New Roman" w:cs="Times New Roman"/>
          <w:sz w:val="28"/>
          <w:szCs w:val="28"/>
        </w:rPr>
        <w:t>90 – (15 +7) = 68 человек – знали и французский и немецкий языки.</w:t>
      </w:r>
    </w:p>
    <w:p w:rsidR="00B43FB5" w:rsidRPr="0030232A" w:rsidRDefault="00B43FB5" w:rsidP="00F877C2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 w:rsidRPr="0030232A">
        <w:rPr>
          <w:rFonts w:ascii="Times New Roman" w:hAnsi="Times New Roman" w:cs="Times New Roman"/>
          <w:sz w:val="28"/>
          <w:szCs w:val="28"/>
        </w:rPr>
        <w:t>Ответ: 68 человек.</w:t>
      </w:r>
    </w:p>
    <w:p w:rsidR="00B43FB5" w:rsidRPr="0030232A" w:rsidRDefault="00B43FB5" w:rsidP="00F877C2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</w:p>
    <w:sectPr w:rsidR="00B43FB5" w:rsidRPr="0030232A" w:rsidSect="009756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1DE2"/>
    <w:multiLevelType w:val="hybridMultilevel"/>
    <w:tmpl w:val="A5984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F2007E"/>
    <w:multiLevelType w:val="hybridMultilevel"/>
    <w:tmpl w:val="A15006A2"/>
    <w:lvl w:ilvl="0" w:tplc="9956DC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76A8"/>
    <w:rsid w:val="0030232A"/>
    <w:rsid w:val="003216E7"/>
    <w:rsid w:val="00491AB0"/>
    <w:rsid w:val="005806F3"/>
    <w:rsid w:val="00624A32"/>
    <w:rsid w:val="00677939"/>
    <w:rsid w:val="008078C2"/>
    <w:rsid w:val="0097562C"/>
    <w:rsid w:val="00A23321"/>
    <w:rsid w:val="00AD0B1C"/>
    <w:rsid w:val="00B43FB5"/>
    <w:rsid w:val="00B976A8"/>
    <w:rsid w:val="00CD069A"/>
    <w:rsid w:val="00CE1EFC"/>
    <w:rsid w:val="00F87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62C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976A8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106</TotalTime>
  <Pages>3</Pages>
  <Words>202</Words>
  <Characters>1157</Characters>
  <Application>Microsoft Office Outlook</Application>
  <DocSecurity>0</DocSecurity>
  <Lines>0</Lines>
  <Paragraphs>0</Paragraphs>
  <ScaleCrop>false</ScaleCrop>
  <Company>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1</cp:lastModifiedBy>
  <cp:revision>5</cp:revision>
  <dcterms:created xsi:type="dcterms:W3CDTF">2018-09-11T13:27:00Z</dcterms:created>
  <dcterms:modified xsi:type="dcterms:W3CDTF">2018-09-12T09:13:00Z</dcterms:modified>
</cp:coreProperties>
</file>